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D692671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FC37C5" w:rsidRPr="00FC37C5">
        <w:t>10047853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212B98CF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FC37C5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 w:rsidR="00FC37C5">
        <w:rPr>
          <w:rFonts w:cs="Arial"/>
          <w:szCs w:val="22"/>
        </w:rPr>
        <w:t> 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A53F28">
        <w:t>80.000,00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1A3269DE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A53F28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2DCE1937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A53F28">
        <w:rPr>
          <w:b w:val="0"/>
          <w:bCs w:val="0"/>
        </w:rPr>
        <w:t>40.000,00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69B3915E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A53F28">
        <w:rPr>
          <w:b w:val="0"/>
        </w:rPr>
        <w:t>3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691EAB" w:rsidRPr="00691EAB">
        <w:rPr>
          <w:b w:val="0"/>
        </w:rPr>
        <w:t>he development of sustainability strategies for sanitation projects</w:t>
      </w:r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7428C7EF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691EAB">
        <w:rPr>
          <w:b w:val="0"/>
        </w:rPr>
        <w:t>1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="00691EAB">
        <w:rPr>
          <w:b w:val="0"/>
        </w:rPr>
        <w:t>Mali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63C052AC" w:rsidR="003049BD" w:rsidRPr="001E1B9C" w:rsidRDefault="003049BD" w:rsidP="00691EAB">
      <w:pPr>
        <w:spacing w:after="60"/>
        <w:jc w:val="both"/>
        <w:rPr>
          <w:rStyle w:val="Seitenzahl"/>
        </w:rPr>
      </w:pP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361C0" w14:textId="77777777" w:rsidR="0025467C" w:rsidRDefault="0025467C" w:rsidP="00A637D0">
      <w:r>
        <w:separator/>
      </w:r>
    </w:p>
  </w:endnote>
  <w:endnote w:type="continuationSeparator" w:id="0">
    <w:p w14:paraId="5854CA3D" w14:textId="77777777" w:rsidR="0025467C" w:rsidRDefault="0025467C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C311" w14:textId="77777777" w:rsidR="0025467C" w:rsidRDefault="0025467C" w:rsidP="00A637D0">
      <w:r>
        <w:separator/>
      </w:r>
    </w:p>
  </w:footnote>
  <w:footnote w:type="continuationSeparator" w:id="0">
    <w:p w14:paraId="189370E5" w14:textId="77777777" w:rsidR="0025467C" w:rsidRDefault="0025467C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25467C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25467C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25467C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467C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1EAB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53F28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74F4E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37C5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AD51B0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4F4E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</Template>
  <TotalTime>0</TotalTime>
  <Pages>9</Pages>
  <Words>1736</Words>
  <Characters>10943</Characters>
  <Application>Microsoft Office Word</Application>
  <DocSecurity>0</DocSecurity>
  <Lines>91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Adam, Ariana </cp:lastModifiedBy>
  <cp:revision>10</cp:revision>
  <cp:lastPrinted>2018-02-16T12:47:00Z</cp:lastPrinted>
  <dcterms:created xsi:type="dcterms:W3CDTF">2026-02-13T15:58:00Z</dcterms:created>
  <dcterms:modified xsi:type="dcterms:W3CDTF">2026-09-04T09:43:00Z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